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2AA14" w14:textId="77777777" w:rsidR="005B6F58" w:rsidRDefault="005B6F58" w:rsidP="005B6F5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Sir Thomas FULTHORP</w:t>
      </w:r>
      <w:r>
        <w:rPr>
          <w:rFonts w:ascii="Times New Roman" w:hAnsi="Times New Roman"/>
        </w:rPr>
        <w:t xml:space="preserve">      (d.1456-7)</w:t>
      </w:r>
    </w:p>
    <w:p w14:paraId="36839171" w14:textId="77777777" w:rsidR="005B6F58" w:rsidRDefault="005B6F58" w:rsidP="005B6F5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bur. York Minster.</w:t>
      </w:r>
    </w:p>
    <w:p w14:paraId="706F5D29" w14:textId="77777777" w:rsidR="005B6F58" w:rsidRDefault="005B6F58" w:rsidP="005B6F58">
      <w:pPr>
        <w:pStyle w:val="Body1"/>
        <w:rPr>
          <w:rFonts w:ascii="Times New Roman" w:hAnsi="Times New Roman"/>
        </w:rPr>
      </w:pPr>
    </w:p>
    <w:p w14:paraId="7B55E82D" w14:textId="77777777" w:rsidR="005B6F58" w:rsidRDefault="005B6F58" w:rsidP="005B6F58">
      <w:pPr>
        <w:pStyle w:val="Body1"/>
        <w:rPr>
          <w:rFonts w:ascii="Times New Roman" w:hAnsi="Times New Roman"/>
        </w:rPr>
      </w:pPr>
    </w:p>
    <w:p w14:paraId="29B8F0F9" w14:textId="77777777" w:rsidR="00E32A31" w:rsidRPr="00E32A31" w:rsidRDefault="00E32A31" w:rsidP="00E32A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2A31">
        <w:rPr>
          <w:rFonts w:ascii="Times New Roman" w:hAnsi="Times New Roman" w:cs="Times New Roman"/>
          <w:sz w:val="24"/>
          <w:szCs w:val="24"/>
        </w:rPr>
        <w:tab/>
        <w:t>1450</w:t>
      </w:r>
      <w:r w:rsidRPr="00E32A31">
        <w:rPr>
          <w:rFonts w:ascii="Times New Roman" w:hAnsi="Times New Roman" w:cs="Times New Roman"/>
          <w:sz w:val="24"/>
          <w:szCs w:val="24"/>
        </w:rPr>
        <w:tab/>
        <w:t>John Elmeden(q.v.) brought a plaint of land against him, Thomas</w:t>
      </w:r>
    </w:p>
    <w:p w14:paraId="37014637" w14:textId="77777777" w:rsidR="00E32A31" w:rsidRPr="00E32A31" w:rsidRDefault="00E32A31" w:rsidP="00E32A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2A31">
        <w:rPr>
          <w:rFonts w:ascii="Times New Roman" w:hAnsi="Times New Roman" w:cs="Times New Roman"/>
          <w:sz w:val="24"/>
          <w:szCs w:val="24"/>
        </w:rPr>
        <w:tab/>
      </w:r>
      <w:r w:rsidRPr="00E32A31">
        <w:rPr>
          <w:rFonts w:ascii="Times New Roman" w:hAnsi="Times New Roman" w:cs="Times New Roman"/>
          <w:sz w:val="24"/>
          <w:szCs w:val="24"/>
        </w:rPr>
        <w:tab/>
        <w:t>Downe, Rector of Bulmer(q.v.), Joan, Prioress of Handale, and John</w:t>
      </w:r>
    </w:p>
    <w:p w14:paraId="46EF89F1" w14:textId="77777777" w:rsidR="00E32A31" w:rsidRPr="00E32A31" w:rsidRDefault="00E32A31" w:rsidP="00E32A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32A31">
        <w:rPr>
          <w:rFonts w:ascii="Times New Roman" w:hAnsi="Times New Roman" w:cs="Times New Roman"/>
          <w:sz w:val="24"/>
          <w:szCs w:val="24"/>
        </w:rPr>
        <w:tab/>
      </w:r>
      <w:r w:rsidRPr="00E32A31">
        <w:rPr>
          <w:rFonts w:ascii="Times New Roman" w:hAnsi="Times New Roman" w:cs="Times New Roman"/>
          <w:sz w:val="24"/>
          <w:szCs w:val="24"/>
        </w:rPr>
        <w:tab/>
        <w:t>Pegham of Eston(q.v.).</w:t>
      </w:r>
    </w:p>
    <w:p w14:paraId="6E8BB3D8" w14:textId="77777777" w:rsidR="00E32A31" w:rsidRDefault="00E32A31" w:rsidP="00E32A31">
      <w:pPr>
        <w:pStyle w:val="Body1"/>
        <w:rPr>
          <w:rFonts w:ascii="Times New Roman" w:hAnsi="Times New Roman"/>
          <w:szCs w:val="24"/>
        </w:rPr>
      </w:pPr>
      <w:r w:rsidRPr="00E32A31">
        <w:rPr>
          <w:rFonts w:ascii="Times New Roman" w:hAnsi="Times New Roman"/>
          <w:szCs w:val="24"/>
        </w:rPr>
        <w:tab/>
      </w:r>
      <w:r w:rsidRPr="00E32A31">
        <w:rPr>
          <w:rFonts w:ascii="Times New Roman" w:hAnsi="Times New Roman"/>
          <w:szCs w:val="24"/>
        </w:rPr>
        <w:tab/>
        <w:t>(</w:t>
      </w:r>
      <w:hyperlink r:id="rId6" w:history="1">
        <w:r w:rsidRPr="00E32A31">
          <w:rPr>
            <w:rStyle w:val="Hyperlink"/>
            <w:rFonts w:ascii="Times New Roman" w:hAnsi="Times New Roman"/>
            <w:szCs w:val="24"/>
          </w:rPr>
          <w:t>http://aalt.law.uh.edu/Indices/CP40Indices/CP40no758/CP40no758Pl.htm</w:t>
        </w:r>
      </w:hyperlink>
      <w:r w:rsidRPr="00E32A31">
        <w:rPr>
          <w:rFonts w:ascii="Times New Roman" w:hAnsi="Times New Roman"/>
          <w:szCs w:val="24"/>
        </w:rPr>
        <w:t>)</w:t>
      </w:r>
    </w:p>
    <w:p w14:paraId="03696B85" w14:textId="77777777" w:rsidR="005B6CA3" w:rsidRPr="005B6CA3" w:rsidRDefault="005B6CA3" w:rsidP="005B6CA3">
      <w:pPr>
        <w:pStyle w:val="Body1"/>
        <w:rPr>
          <w:rFonts w:ascii="Times New Roman" w:hAnsi="Times New Roman"/>
        </w:rPr>
      </w:pPr>
      <w:r w:rsidRPr="005B6CA3">
        <w:rPr>
          <w:rFonts w:ascii="Times New Roman" w:hAnsi="Times New Roman"/>
        </w:rPr>
        <w:t>10 Dec.1455</w:t>
      </w:r>
      <w:r w:rsidRPr="005B6CA3">
        <w:rPr>
          <w:rFonts w:ascii="Times New Roman" w:hAnsi="Times New Roman"/>
        </w:rPr>
        <w:tab/>
        <w:t>He was on a commission of the peace for Northumberland.</w:t>
      </w:r>
    </w:p>
    <w:p w14:paraId="360CDC87" w14:textId="7E4E7DB7" w:rsidR="005B6CA3" w:rsidRDefault="005B6CA3" w:rsidP="005B6CA3">
      <w:pPr>
        <w:pStyle w:val="Body1"/>
        <w:rPr>
          <w:rFonts w:ascii="Times New Roman" w:hAnsi="Times New Roman"/>
        </w:rPr>
      </w:pPr>
      <w:r w:rsidRPr="005B6CA3">
        <w:rPr>
          <w:rFonts w:ascii="Times New Roman" w:hAnsi="Times New Roman"/>
        </w:rPr>
        <w:tab/>
      </w:r>
      <w:r w:rsidRPr="005B6CA3">
        <w:rPr>
          <w:rFonts w:ascii="Times New Roman" w:hAnsi="Times New Roman"/>
        </w:rPr>
        <w:tab/>
        <w:t>(C.P.R. 1452-61 p.673)</w:t>
      </w:r>
    </w:p>
    <w:p w14:paraId="007F68BF" w14:textId="77777777" w:rsidR="005B6F58" w:rsidRDefault="005B6F58" w:rsidP="005B6F5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13 Aug.1456</w:t>
      </w:r>
      <w:r>
        <w:rPr>
          <w:rFonts w:ascii="Times New Roman" w:hAnsi="Times New Roman"/>
        </w:rPr>
        <w:tab/>
        <w:t>He made his Will.  (W.Y.R. p.66)</w:t>
      </w:r>
    </w:p>
    <w:p w14:paraId="32E223DB" w14:textId="77777777" w:rsidR="005B6F58" w:rsidRDefault="005B6F58" w:rsidP="005B6F5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3 May1457</w:t>
      </w:r>
      <w:r>
        <w:rPr>
          <w:rFonts w:ascii="Times New Roman" w:hAnsi="Times New Roman"/>
        </w:rPr>
        <w:tab/>
        <w:t>Probate of his Will.  (ibid.)</w:t>
      </w:r>
    </w:p>
    <w:p w14:paraId="28865271" w14:textId="77777777" w:rsidR="005B6F58" w:rsidRDefault="005B6F58" w:rsidP="005B6F58">
      <w:pPr>
        <w:pStyle w:val="Body1"/>
        <w:rPr>
          <w:rFonts w:ascii="Times New Roman" w:hAnsi="Times New Roman"/>
        </w:rPr>
      </w:pPr>
    </w:p>
    <w:p w14:paraId="073A3E67" w14:textId="1F467961" w:rsidR="00DD5B8A" w:rsidRDefault="00DD5B8A" w:rsidP="005B6F58">
      <w:pPr>
        <w:pStyle w:val="NoSpacing"/>
        <w:rPr>
          <w:rFonts w:ascii="Times New Roman" w:hAnsi="Times New Roman"/>
        </w:rPr>
      </w:pPr>
    </w:p>
    <w:p w14:paraId="60789A95" w14:textId="77777777" w:rsidR="00E32A31" w:rsidRDefault="00E32A31" w:rsidP="005B6F5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3 February 2016</w:t>
      </w:r>
    </w:p>
    <w:p w14:paraId="5E7EEA0B" w14:textId="24EE742B" w:rsidR="005B6CA3" w:rsidRPr="00564E3C" w:rsidRDefault="005B6CA3" w:rsidP="005B6F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23 October 2025</w:t>
      </w:r>
    </w:p>
    <w:sectPr w:rsidR="005B6CA3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391C" w14:textId="77777777" w:rsidR="005B6F58" w:rsidRDefault="005B6F58" w:rsidP="00564E3C">
      <w:pPr>
        <w:spacing w:after="0" w:line="240" w:lineRule="auto"/>
      </w:pPr>
      <w:r>
        <w:separator/>
      </w:r>
    </w:p>
  </w:endnote>
  <w:endnote w:type="continuationSeparator" w:id="0">
    <w:p w14:paraId="2DBBC10F" w14:textId="77777777" w:rsidR="005B6F58" w:rsidRDefault="005B6F5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87844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1018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B6CA3">
      <w:rPr>
        <w:rFonts w:ascii="Times New Roman" w:hAnsi="Times New Roman" w:cs="Times New Roman"/>
        <w:noProof/>
        <w:sz w:val="24"/>
        <w:szCs w:val="24"/>
      </w:rPr>
      <w:t>23 October 2025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7F83616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F8B71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388E" w14:textId="77777777" w:rsidR="005B6F58" w:rsidRDefault="005B6F58" w:rsidP="00564E3C">
      <w:pPr>
        <w:spacing w:after="0" w:line="240" w:lineRule="auto"/>
      </w:pPr>
      <w:r>
        <w:separator/>
      </w:r>
    </w:p>
  </w:footnote>
  <w:footnote w:type="continuationSeparator" w:id="0">
    <w:p w14:paraId="03E9A52E" w14:textId="77777777" w:rsidR="005B6F58" w:rsidRDefault="005B6F5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8797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5996C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9835C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F58"/>
    <w:rsid w:val="00061C6A"/>
    <w:rsid w:val="00372DC6"/>
    <w:rsid w:val="00564E3C"/>
    <w:rsid w:val="005B6CA3"/>
    <w:rsid w:val="005B6F58"/>
    <w:rsid w:val="0064591D"/>
    <w:rsid w:val="00DD5B8A"/>
    <w:rsid w:val="00E32A31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3F479"/>
  <w15:chartTrackingRefBased/>
  <w15:docId w15:val="{1ADD8B70-7ABB-4273-8665-F9DEDBA1E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5B6F5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E32A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81</Words>
  <Characters>511</Characters>
  <Application>Microsoft Office Word</Application>
  <DocSecurity>0</DocSecurity>
  <Lines>28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2015-11-02T21:06:00Z</dcterms:created>
  <dcterms:modified xsi:type="dcterms:W3CDTF">2025-10-23T10:11:00Z</dcterms:modified>
</cp:coreProperties>
</file>